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3333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0E3333E" w14:textId="77777777" w:rsidTr="000F3061">
        <w:trPr>
          <w:trHeight w:val="41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D" w14:textId="66D7D940" w:rsidR="00C44B8B" w:rsidRPr="0052681C" w:rsidRDefault="00817659" w:rsidP="00714C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7659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30E333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40" w14:textId="7DDB02EB" w:rsidR="00C44B8B" w:rsidRPr="00E4557C" w:rsidRDefault="000F306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2341425</w:t>
            </w:r>
          </w:p>
        </w:tc>
      </w:tr>
    </w:tbl>
    <w:p w14:paraId="30E33342" w14:textId="77777777" w:rsidR="00C44B8B" w:rsidRPr="0052681C" w:rsidRDefault="00C44B8B" w:rsidP="00424841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0E3334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0E3334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0E33347" w14:textId="77777777" w:rsidR="00C44B8B" w:rsidRPr="0052681C" w:rsidRDefault="00C44B8B" w:rsidP="00C44B8B"/>
    <w:p w14:paraId="30E33348" w14:textId="77777777" w:rsidR="00C44B8B" w:rsidRPr="0052681C" w:rsidRDefault="00C44B8B" w:rsidP="00C44B8B"/>
    <w:p w14:paraId="30E33349" w14:textId="77777777" w:rsidR="00C44B8B" w:rsidRPr="0052681C" w:rsidRDefault="00C44B8B" w:rsidP="00C44B8B"/>
    <w:p w14:paraId="30E3334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0E3334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2CC210E0" w14:textId="70C1A890" w:rsidR="0008003D" w:rsidRDefault="009835A2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r w:rsidR="000253B1" w:rsidRPr="000253B1">
        <w:rPr>
          <w:b/>
          <w:sz w:val="26"/>
          <w:szCs w:val="26"/>
        </w:rPr>
        <w:t>Зажим поддерживающий ПС-15,2/15.4П-14-ТРИАС с протектором и лодочкой ЛН 26</w:t>
      </w:r>
      <w:r>
        <w:rPr>
          <w:b/>
          <w:sz w:val="26"/>
          <w:szCs w:val="26"/>
        </w:rPr>
        <w:t>)</w:t>
      </w:r>
      <w:r w:rsidR="000F3061">
        <w:rPr>
          <w:b/>
          <w:sz w:val="26"/>
          <w:szCs w:val="26"/>
        </w:rPr>
        <w:t xml:space="preserve"> или эквивалент</w:t>
      </w:r>
      <w:r w:rsidR="009C0389" w:rsidRPr="007807FE">
        <w:rPr>
          <w:b/>
          <w:sz w:val="26"/>
          <w:szCs w:val="26"/>
        </w:rPr>
        <w:t>.</w:t>
      </w:r>
    </w:p>
    <w:p w14:paraId="30E3334C" w14:textId="493C6380" w:rsidR="00612811" w:rsidRPr="007807FE" w:rsidRDefault="00232E4A" w:rsidP="00773399">
      <w:pPr>
        <w:ind w:firstLine="0"/>
        <w:jc w:val="center"/>
        <w:rPr>
          <w:sz w:val="24"/>
          <w:szCs w:val="24"/>
        </w:rPr>
      </w:pPr>
      <w:r w:rsidRPr="007807FE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7807FE">
        <w:rPr>
          <w:b/>
          <w:sz w:val="26"/>
          <w:szCs w:val="26"/>
        </w:rPr>
        <w:t xml:space="preserve"> </w:t>
      </w:r>
      <w:r w:rsidR="00AA670B" w:rsidRPr="00937D00">
        <w:rPr>
          <w:b/>
          <w:sz w:val="26"/>
          <w:szCs w:val="26"/>
          <w:u w:val="single"/>
        </w:rPr>
        <w:t>202</w:t>
      </w:r>
      <w:r w:rsidR="00AA670B" w:rsidRPr="00937D00">
        <w:rPr>
          <w:b/>
          <w:sz w:val="26"/>
          <w:szCs w:val="26"/>
          <w:u w:val="single"/>
          <w:lang w:val="en-US"/>
        </w:rPr>
        <w:t>A</w:t>
      </w:r>
    </w:p>
    <w:p w14:paraId="30E3334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0E3334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B313E11" w14:textId="77777777" w:rsidR="000F3061" w:rsidRDefault="000F3061" w:rsidP="000F3061">
      <w:pPr>
        <w:tabs>
          <w:tab w:val="left" w:pos="1134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7B26D9BB" w14:textId="77777777" w:rsidR="000F3061" w:rsidRDefault="000F3061" w:rsidP="000F3061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p w14:paraId="1C7BC6AF" w14:textId="62CBEEB1" w:rsidR="000F3061" w:rsidRDefault="000F3061" w:rsidP="000F3061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  <w:r>
        <w:rPr>
          <w:noProof/>
        </w:rPr>
        <w:drawing>
          <wp:inline distT="0" distB="0" distL="0" distR="0" wp14:anchorId="1735EF7D" wp14:editId="0B0BE7E5">
            <wp:extent cx="6151880" cy="4374515"/>
            <wp:effectExtent l="0" t="0" r="1270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880" cy="437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1E2D7" w14:textId="77777777" w:rsidR="000F3061" w:rsidRDefault="000F3061" w:rsidP="000F3061">
      <w:pPr>
        <w:tabs>
          <w:tab w:val="left" w:pos="1134"/>
        </w:tabs>
        <w:ind w:firstLine="709"/>
        <w:rPr>
          <w:sz w:val="24"/>
          <w:szCs w:val="24"/>
        </w:rPr>
      </w:pPr>
    </w:p>
    <w:p w14:paraId="38E845F2" w14:textId="77777777" w:rsidR="000F3061" w:rsidRDefault="000F3061" w:rsidP="000F3061">
      <w:pPr>
        <w:tabs>
          <w:tab w:val="left" w:pos="1134"/>
        </w:tabs>
        <w:ind w:firstLine="709"/>
        <w:rPr>
          <w:sz w:val="24"/>
          <w:szCs w:val="24"/>
        </w:rPr>
      </w:pPr>
    </w:p>
    <w:p w14:paraId="41D027B6" w14:textId="77777777" w:rsidR="000F3061" w:rsidRDefault="000F3061" w:rsidP="000F3061">
      <w:pPr>
        <w:tabs>
          <w:tab w:val="left" w:pos="1134"/>
        </w:tabs>
        <w:ind w:firstLine="709"/>
        <w:rPr>
          <w:sz w:val="24"/>
          <w:szCs w:val="24"/>
        </w:rPr>
      </w:pPr>
    </w:p>
    <w:p w14:paraId="69903FF1" w14:textId="77777777" w:rsidR="000F3061" w:rsidRDefault="000F3061" w:rsidP="000F3061">
      <w:pPr>
        <w:tabs>
          <w:tab w:val="left" w:pos="1134"/>
        </w:tabs>
        <w:ind w:firstLine="709"/>
        <w:rPr>
          <w:sz w:val="24"/>
          <w:szCs w:val="24"/>
        </w:rPr>
      </w:pPr>
    </w:p>
    <w:p w14:paraId="5DF1DDAF" w14:textId="77777777" w:rsidR="000F3061" w:rsidRDefault="000F3061" w:rsidP="000F3061">
      <w:pPr>
        <w:tabs>
          <w:tab w:val="left" w:pos="1134"/>
        </w:tabs>
        <w:ind w:firstLine="709"/>
        <w:rPr>
          <w:sz w:val="24"/>
          <w:szCs w:val="24"/>
        </w:rPr>
      </w:pPr>
    </w:p>
    <w:p w14:paraId="22D27A50" w14:textId="77777777" w:rsidR="000F3061" w:rsidRDefault="000F3061" w:rsidP="000F3061">
      <w:pPr>
        <w:ind w:firstLine="0"/>
        <w:jc w:val="left"/>
        <w:rPr>
          <w:sz w:val="24"/>
          <w:szCs w:val="24"/>
        </w:rPr>
      </w:pPr>
    </w:p>
    <w:tbl>
      <w:tblPr>
        <w:tblW w:w="3500" w:type="pct"/>
        <w:jc w:val="center"/>
        <w:tblCellSpacing w:w="0" w:type="dxa"/>
        <w:tblBorders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58"/>
        <w:gridCol w:w="1076"/>
        <w:gridCol w:w="1656"/>
      </w:tblGrid>
      <w:tr w:rsidR="000F3061" w14:paraId="600E6879" w14:textId="77777777" w:rsidTr="000F3061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7FAB0C93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1 - лодочка; 2 - протектор; 3 - силовая прядь правая (внутренняя); 4 - силовая прядь левая (внешняя); 5 - провод</w:t>
            </w:r>
          </w:p>
        </w:tc>
      </w:tr>
      <w:tr w:rsidR="000F3061" w14:paraId="4DDDAC3A" w14:textId="77777777" w:rsidTr="000F306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23CADA94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Лодочка, 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38301378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2767A2CF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</w:tr>
      <w:tr w:rsidR="000F3061" w14:paraId="109B89C4" w14:textId="77777777" w:rsidTr="000F3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C24FC6B" w14:textId="77777777" w:rsidR="000F3061" w:rsidRDefault="000F306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41F47C6C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5B56161F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18,5</w:t>
            </w:r>
          </w:p>
        </w:tc>
      </w:tr>
      <w:tr w:rsidR="000F3061" w14:paraId="3F091449" w14:textId="77777777" w:rsidTr="000F3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A00EA43" w14:textId="77777777" w:rsidR="000F3061" w:rsidRDefault="000F306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5027DFCF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24C1EF61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0F3061" w14:paraId="4AC0159C" w14:textId="77777777" w:rsidTr="000F3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A5C0943" w14:textId="77777777" w:rsidR="000F3061" w:rsidRDefault="000F306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17DC39E4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76A59E8A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</w:tr>
      <w:tr w:rsidR="000F3061" w14:paraId="25C1D030" w14:textId="77777777" w:rsidTr="000F306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4609D6B7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Протектор, 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027F0A8B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5EC424BA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21,6</w:t>
            </w:r>
            <w:r>
              <w:rPr>
                <w:sz w:val="24"/>
                <w:szCs w:val="24"/>
              </w:rPr>
              <w:br/>
              <w:t>21,8</w:t>
            </w:r>
            <w:r>
              <w:rPr>
                <w:sz w:val="24"/>
                <w:szCs w:val="24"/>
              </w:rPr>
              <w:br/>
              <w:t>21,8</w:t>
            </w:r>
          </w:p>
        </w:tc>
      </w:tr>
      <w:tr w:rsidR="000F3061" w14:paraId="10958F53" w14:textId="77777777" w:rsidTr="000F3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75C7909" w14:textId="77777777" w:rsidR="000F3061" w:rsidRDefault="000F306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519C1F91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6D73DA96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</w:tr>
      <w:tr w:rsidR="000F3061" w14:paraId="5F447193" w14:textId="77777777" w:rsidTr="000F306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54A82D1B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Силовая прядь, 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52D7495D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2826457C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</w:tr>
      <w:tr w:rsidR="000F3061" w14:paraId="3A945C8B" w14:textId="77777777" w:rsidTr="000F3061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FC5F1D6" w14:textId="77777777" w:rsidR="000F3061" w:rsidRDefault="000F306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47DB8BFD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4C963C4E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</w:tr>
      <w:tr w:rsidR="000F3061" w14:paraId="19D3B3B8" w14:textId="77777777" w:rsidTr="000F3061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68AF2306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 зажима,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14:paraId="21DF97EA" w14:textId="77777777" w:rsidR="000F3061" w:rsidRDefault="000F30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3,42</w:t>
            </w:r>
            <w:r>
              <w:rPr>
                <w:sz w:val="24"/>
                <w:szCs w:val="24"/>
              </w:rPr>
              <w:br/>
              <w:t>2,16</w:t>
            </w:r>
          </w:p>
        </w:tc>
      </w:tr>
    </w:tbl>
    <w:p w14:paraId="69A246CC" w14:textId="77777777" w:rsidR="000F3061" w:rsidRDefault="000F3061" w:rsidP="000F3061">
      <w:pPr>
        <w:tabs>
          <w:tab w:val="left" w:pos="1134"/>
        </w:tabs>
        <w:ind w:firstLine="709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*</w:t>
      </w:r>
      <w:r>
        <w:rPr>
          <w:sz w:val="24"/>
          <w:szCs w:val="24"/>
          <w:shd w:val="clear" w:color="auto" w:fill="FFFFFF"/>
        </w:rPr>
        <w:t>две последние цифры - модификация зажима (01 - протектор из стальных оцинкованных проволок, 11 - протектор из сплава алюминия типа АВЕ).</w:t>
      </w:r>
    </w:p>
    <w:p w14:paraId="00907C51" w14:textId="7BFA3C32" w:rsidR="000253B1" w:rsidRDefault="000253B1" w:rsidP="000253B1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49E45335" w14:textId="5758FAA2" w:rsidR="000F3061" w:rsidRDefault="000F3061" w:rsidP="000253B1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0B9405A7" w14:textId="77777777" w:rsidR="000F3061" w:rsidRDefault="000F3061" w:rsidP="000253B1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6F1BB08B" w14:textId="77777777" w:rsidR="000F3061" w:rsidRDefault="000F3061" w:rsidP="000F3061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450C30E" w14:textId="77777777" w:rsidR="000F3061" w:rsidRDefault="000F3061" w:rsidP="000F306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79579B9E" w14:textId="77777777" w:rsidR="000F3061" w:rsidRDefault="000F3061" w:rsidP="000F306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0F9EAB2" w14:textId="77777777" w:rsidR="000F3061" w:rsidRDefault="000F3061" w:rsidP="000F306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EAD7086" w14:textId="77777777" w:rsidR="000F3061" w:rsidRDefault="000F3061" w:rsidP="000F306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EC2B7EB" w14:textId="77777777" w:rsidR="000F3061" w:rsidRDefault="000F3061" w:rsidP="000F306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F169A4B" w14:textId="77777777" w:rsidR="000F3061" w:rsidRDefault="000F3061" w:rsidP="000F306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12A2CFA" w14:textId="77777777" w:rsidR="000F3061" w:rsidRDefault="000F3061" w:rsidP="000F306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A0C44DE" w14:textId="77777777" w:rsidR="000F3061" w:rsidRDefault="000F3061" w:rsidP="000F306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3BACE85" w14:textId="77777777" w:rsidR="000F3061" w:rsidRDefault="000F3061" w:rsidP="000F306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50917DF0" w14:textId="77777777" w:rsidR="000F3061" w:rsidRDefault="000F3061" w:rsidP="000F3061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8992DCF" w14:textId="77777777" w:rsidR="000F3061" w:rsidRDefault="000F3061" w:rsidP="000F3061">
      <w:pPr>
        <w:pStyle w:val="ad"/>
        <w:numPr>
          <w:ilvl w:val="1"/>
          <w:numId w:val="14"/>
        </w:numPr>
        <w:spacing w:line="276" w:lineRule="auto"/>
        <w:ind w:left="0" w:firstLine="851"/>
        <w:rPr>
          <w:bCs/>
          <w:sz w:val="24"/>
          <w:szCs w:val="24"/>
        </w:rPr>
      </w:pPr>
      <w:r>
        <w:rPr>
          <w:sz w:val="24"/>
          <w:szCs w:val="24"/>
        </w:rPr>
        <w:lastRenderedPageBreak/>
        <w:t xml:space="preserve">Победитель закупки </w:t>
      </w:r>
      <w:r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>
        <w:rPr>
          <w:bCs/>
          <w:sz w:val="24"/>
          <w:szCs w:val="24"/>
        </w:rPr>
        <w:t xml:space="preserve"> для нужд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Центр» обязан предоставить </w:t>
      </w:r>
      <w:r>
        <w:rPr>
          <w:sz w:val="24"/>
          <w:szCs w:val="24"/>
        </w:rPr>
        <w:t xml:space="preserve">при поставке товара </w:t>
      </w:r>
      <w:r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>
        <w:rPr>
          <w:sz w:val="24"/>
          <w:szCs w:val="24"/>
        </w:rPr>
        <w:t>, заверенную производителем</w:t>
      </w:r>
      <w:r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277F654C" w14:textId="77777777" w:rsidR="000F3061" w:rsidRDefault="000F3061" w:rsidP="000F306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5D5DDB44" w14:textId="77777777" w:rsidR="000F3061" w:rsidRDefault="000F3061" w:rsidP="000F3061">
      <w:pPr>
        <w:pStyle w:val="ad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ТУ 3449-091-27560230-04</w:t>
      </w:r>
      <w:r>
        <w:rPr>
          <w:sz w:val="24"/>
          <w:szCs w:val="24"/>
        </w:rPr>
        <w:t xml:space="preserve"> «Зажимы поддерживающие спиральные типа ПС-</w:t>
      </w:r>
      <w:r>
        <w:rPr>
          <w:sz w:val="24"/>
          <w:szCs w:val="24"/>
          <w:lang w:val="en-US"/>
        </w:rPr>
        <w:t>D</w:t>
      </w:r>
      <w:proofErr w:type="spellStart"/>
      <w:r>
        <w:rPr>
          <w:sz w:val="24"/>
          <w:szCs w:val="24"/>
        </w:rPr>
        <w:t>прП</w:t>
      </w:r>
      <w:proofErr w:type="spellEnd"/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>»;</w:t>
      </w:r>
    </w:p>
    <w:p w14:paraId="74B1A48E" w14:textId="77777777" w:rsidR="000F3061" w:rsidRDefault="000F3061" w:rsidP="000F306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5E02C828" w14:textId="77777777" w:rsidR="000F3061" w:rsidRDefault="000F3061" w:rsidP="000F306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2BC58804" w14:textId="77777777" w:rsidR="000F3061" w:rsidRDefault="000F3061" w:rsidP="000F306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3FFC0FE" w14:textId="77777777" w:rsidR="000F3061" w:rsidRDefault="000F3061" w:rsidP="000F306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59BAB50" w14:textId="77777777" w:rsidR="000F3061" w:rsidRDefault="000F3061" w:rsidP="000F30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007EA24" w14:textId="77777777" w:rsidR="000F3061" w:rsidRDefault="000F3061" w:rsidP="000F30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AAE24E6" w14:textId="77777777" w:rsidR="000F3061" w:rsidRDefault="000F3061" w:rsidP="000F306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5CA396A" w14:textId="77777777" w:rsidR="000F3061" w:rsidRDefault="000F3061" w:rsidP="000F30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A095147" w14:textId="77777777" w:rsidR="000F3061" w:rsidRDefault="000F3061" w:rsidP="000F30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27FEC5B" w14:textId="77777777" w:rsidR="000F3061" w:rsidRDefault="000F3061" w:rsidP="000F30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09B378C" w14:textId="77777777" w:rsidR="000F3061" w:rsidRDefault="000F3061" w:rsidP="000F3061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DAEE38F" w14:textId="77777777" w:rsidR="000F3061" w:rsidRDefault="000F3061" w:rsidP="000F30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95C956E" w14:textId="77777777" w:rsidR="000F3061" w:rsidRDefault="000F3061" w:rsidP="000F30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FDD6471" w14:textId="77777777" w:rsidR="000F3061" w:rsidRDefault="000F3061" w:rsidP="000F3061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Требования к надежности и живучести продукции.</w:t>
      </w:r>
    </w:p>
    <w:p w14:paraId="2B6327D5" w14:textId="77777777" w:rsidR="000F3061" w:rsidRDefault="000F3061" w:rsidP="000F30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5FBD59F" w14:textId="77777777" w:rsidR="000F3061" w:rsidRDefault="000F3061" w:rsidP="000F30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3EF3EC" w14:textId="77777777" w:rsidR="000F3061" w:rsidRDefault="000F3061" w:rsidP="000F3061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F20A9A7" w14:textId="77777777" w:rsidR="000F3061" w:rsidRDefault="000F3061" w:rsidP="000F30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31974DD" w14:textId="77777777" w:rsidR="000F3061" w:rsidRDefault="000F3061" w:rsidP="000F30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22A50C3E" w14:textId="77777777" w:rsidR="000F3061" w:rsidRDefault="000F3061" w:rsidP="000F30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0D364B7" w14:textId="77777777" w:rsidR="000F3061" w:rsidRDefault="000F3061" w:rsidP="000F30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8CB912E" w14:textId="77777777" w:rsidR="000F3061" w:rsidRDefault="000F3061" w:rsidP="000F30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48D5D3C" w14:textId="77777777" w:rsidR="000F3061" w:rsidRDefault="000F3061" w:rsidP="000F30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E3ECA98" w14:textId="77777777" w:rsidR="000F3061" w:rsidRDefault="000F3061" w:rsidP="000F30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9EF1689" w14:textId="77777777" w:rsidR="000F3061" w:rsidRDefault="000F3061" w:rsidP="000F306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4408692" w14:textId="77777777" w:rsidR="000F3061" w:rsidRDefault="000F3061" w:rsidP="000F306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A77722C" w14:textId="77777777" w:rsidR="000F3061" w:rsidRDefault="000F3061" w:rsidP="000F3061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7363C15F" w14:textId="77777777" w:rsidR="000F3061" w:rsidRDefault="000F3061" w:rsidP="000F30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>
        <w:rPr>
          <w:szCs w:val="24"/>
        </w:rPr>
        <w:t>Россети</w:t>
      </w:r>
      <w:proofErr w:type="spellEnd"/>
      <w:r>
        <w:rPr>
          <w:szCs w:val="24"/>
        </w:rPr>
        <w:t xml:space="preserve"> Центр» и ответственными представителями Поставщика при получении их на склад.</w:t>
      </w:r>
    </w:p>
    <w:p w14:paraId="54FE4CFA" w14:textId="77777777" w:rsidR="000F3061" w:rsidRDefault="000F3061" w:rsidP="000F306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E33380" w14:textId="77777777" w:rsidR="001D6900" w:rsidRPr="0052681C" w:rsidRDefault="001D6900" w:rsidP="00451C4D">
      <w:pPr>
        <w:rPr>
          <w:sz w:val="26"/>
          <w:szCs w:val="26"/>
        </w:rPr>
      </w:pPr>
    </w:p>
    <w:p w14:paraId="30E33381" w14:textId="77777777" w:rsidR="004A2665" w:rsidRPr="0052681C" w:rsidRDefault="004A2665" w:rsidP="00451C4D">
      <w:pPr>
        <w:rPr>
          <w:sz w:val="26"/>
          <w:szCs w:val="26"/>
        </w:rPr>
      </w:pPr>
    </w:p>
    <w:p w14:paraId="30E3338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E3338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0E3338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E4557C">
      <w:headerReference w:type="even" r:id="rId12"/>
      <w:pgSz w:w="12240" w:h="15840" w:code="1"/>
      <w:pgMar w:top="851" w:right="567" w:bottom="851" w:left="70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CDF32" w14:textId="77777777" w:rsidR="00F06DCA" w:rsidRDefault="00F06DCA">
      <w:r>
        <w:separator/>
      </w:r>
    </w:p>
  </w:endnote>
  <w:endnote w:type="continuationSeparator" w:id="0">
    <w:p w14:paraId="5D7C9924" w14:textId="77777777" w:rsidR="00F06DCA" w:rsidRDefault="00F06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FA1F2" w14:textId="77777777" w:rsidR="00F06DCA" w:rsidRDefault="00F06DCA">
      <w:r>
        <w:separator/>
      </w:r>
    </w:p>
  </w:footnote>
  <w:footnote w:type="continuationSeparator" w:id="0">
    <w:p w14:paraId="1C7BCAB0" w14:textId="77777777" w:rsidR="00F06DCA" w:rsidRDefault="00F06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3338C" w14:textId="77777777" w:rsidR="00AD7048" w:rsidRDefault="006E0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0E333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71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53B1"/>
    <w:rsid w:val="00026036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03D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5C5"/>
    <w:rsid w:val="000B068C"/>
    <w:rsid w:val="000B095B"/>
    <w:rsid w:val="000B5D7C"/>
    <w:rsid w:val="000B7290"/>
    <w:rsid w:val="000B7329"/>
    <w:rsid w:val="000B7484"/>
    <w:rsid w:val="000C0E47"/>
    <w:rsid w:val="000C2897"/>
    <w:rsid w:val="000C3F3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061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38A"/>
    <w:rsid w:val="00107B1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598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67DFC"/>
    <w:rsid w:val="00270EC1"/>
    <w:rsid w:val="00274583"/>
    <w:rsid w:val="002761C6"/>
    <w:rsid w:val="002775B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89B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4E"/>
    <w:rsid w:val="00314E5D"/>
    <w:rsid w:val="0031510C"/>
    <w:rsid w:val="003160C3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32C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4841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3F0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3EC4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2D"/>
    <w:rsid w:val="005E4351"/>
    <w:rsid w:val="005E7A9A"/>
    <w:rsid w:val="005E7B21"/>
    <w:rsid w:val="005E7D1F"/>
    <w:rsid w:val="005F08C3"/>
    <w:rsid w:val="005F0A59"/>
    <w:rsid w:val="005F1797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BE1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9D7"/>
    <w:rsid w:val="006E1458"/>
    <w:rsid w:val="006E14EB"/>
    <w:rsid w:val="006E330C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C35"/>
    <w:rsid w:val="0071533A"/>
    <w:rsid w:val="007162D4"/>
    <w:rsid w:val="00716496"/>
    <w:rsid w:val="00716719"/>
    <w:rsid w:val="0072028E"/>
    <w:rsid w:val="00724050"/>
    <w:rsid w:val="007253B5"/>
    <w:rsid w:val="00726353"/>
    <w:rsid w:val="00730B0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7F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780"/>
    <w:rsid w:val="00811566"/>
    <w:rsid w:val="00812B6D"/>
    <w:rsid w:val="00812C2A"/>
    <w:rsid w:val="00813A61"/>
    <w:rsid w:val="00814026"/>
    <w:rsid w:val="00814132"/>
    <w:rsid w:val="00815E09"/>
    <w:rsid w:val="00815F86"/>
    <w:rsid w:val="00817119"/>
    <w:rsid w:val="0081765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33F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875"/>
    <w:rsid w:val="00886C0C"/>
    <w:rsid w:val="008874CF"/>
    <w:rsid w:val="008916F3"/>
    <w:rsid w:val="00892006"/>
    <w:rsid w:val="008922ED"/>
    <w:rsid w:val="00892A49"/>
    <w:rsid w:val="00892C4C"/>
    <w:rsid w:val="00894109"/>
    <w:rsid w:val="00894850"/>
    <w:rsid w:val="00896DC1"/>
    <w:rsid w:val="00897389"/>
    <w:rsid w:val="008A0375"/>
    <w:rsid w:val="008A2574"/>
    <w:rsid w:val="008A2EAB"/>
    <w:rsid w:val="008A318F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D00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16C"/>
    <w:rsid w:val="009835A2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29F"/>
    <w:rsid w:val="009E2943"/>
    <w:rsid w:val="009E3E11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10F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9D7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0FFB"/>
    <w:rsid w:val="00A420E1"/>
    <w:rsid w:val="00A4321E"/>
    <w:rsid w:val="00A44C22"/>
    <w:rsid w:val="00A45384"/>
    <w:rsid w:val="00A46E86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715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520"/>
    <w:rsid w:val="00B01DC4"/>
    <w:rsid w:val="00B024AB"/>
    <w:rsid w:val="00B03674"/>
    <w:rsid w:val="00B04952"/>
    <w:rsid w:val="00B05790"/>
    <w:rsid w:val="00B068DF"/>
    <w:rsid w:val="00B07190"/>
    <w:rsid w:val="00B10496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B0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1EA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233A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044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817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57C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366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6E73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AB0"/>
    <w:rsid w:val="00F0098E"/>
    <w:rsid w:val="00F00AB0"/>
    <w:rsid w:val="00F030FD"/>
    <w:rsid w:val="00F03B68"/>
    <w:rsid w:val="00F051E7"/>
    <w:rsid w:val="00F05AFF"/>
    <w:rsid w:val="00F06DCA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6151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0E3333B"/>
  <w15:docId w15:val="{F18AFCB5-0F70-4249-918E-0FFF8611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26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94C101-E9F9-4C4B-8044-C98A8627EC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9C83734-C8FB-41DF-80AF-96DCA1A724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0114B3-D428-4CBC-92D8-6B1E35BF9E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B84DB3-1DAC-433E-8802-D86616779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55</TotalTime>
  <Pages>4</Pages>
  <Words>1213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17</cp:revision>
  <cp:lastPrinted>2010-09-30T13:29:00Z</cp:lastPrinted>
  <dcterms:created xsi:type="dcterms:W3CDTF">2017-09-25T05:41:00Z</dcterms:created>
  <dcterms:modified xsi:type="dcterms:W3CDTF">2023-02-16T07:25:00Z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